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58" w:rsidRPr="00755E44" w:rsidRDefault="001262A9" w:rsidP="00317D58">
      <w:pPr>
        <w:pStyle w:val="ListeParagraf"/>
        <w:numPr>
          <w:ilvl w:val="0"/>
          <w:numId w:val="5"/>
        </w:numPr>
        <w:rPr>
          <w:rFonts w:ascii="TTKB DikTemel Abece" w:hAnsi="TTKB DikTemel Abece"/>
          <w:color w:val="FF0000"/>
          <w:sz w:val="44"/>
          <w:szCs w:val="36"/>
        </w:rPr>
      </w:pPr>
      <w:r w:rsidRPr="00755E44">
        <w:rPr>
          <w:rFonts w:ascii="TTKB DikTemel Abece" w:hAnsi="TTKB DikTemel Abece"/>
          <w:color w:val="FF0000"/>
          <w:sz w:val="44"/>
          <w:szCs w:val="36"/>
        </w:rPr>
        <w:t>Aşağıdaki sayıların okunuşlarını</w:t>
      </w:r>
      <w:r w:rsidR="00317D58" w:rsidRPr="00755E44">
        <w:rPr>
          <w:rFonts w:ascii="TTKB DikTemel Abece" w:hAnsi="TTKB DikTemel Abece"/>
          <w:color w:val="FF0000"/>
          <w:sz w:val="44"/>
          <w:szCs w:val="36"/>
        </w:rPr>
        <w:t xml:space="preserve">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44"/>
        <w:gridCol w:w="4318"/>
        <w:gridCol w:w="444"/>
        <w:gridCol w:w="4942"/>
      </w:tblGrid>
      <w:tr w:rsidR="00317D58" w:rsidRPr="00755E44" w:rsidTr="00C008D2">
        <w:trPr>
          <w:trHeight w:val="527"/>
        </w:trPr>
        <w:tc>
          <w:tcPr>
            <w:tcW w:w="843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17:</w:t>
            </w:r>
          </w:p>
        </w:tc>
        <w:tc>
          <w:tcPr>
            <w:tcW w:w="3918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……………………………………………………………</w:t>
            </w:r>
          </w:p>
        </w:tc>
        <w:tc>
          <w:tcPr>
            <w:tcW w:w="734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14:</w:t>
            </w:r>
          </w:p>
        </w:tc>
        <w:tc>
          <w:tcPr>
            <w:tcW w:w="4368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………………………………………………………………….</w:t>
            </w:r>
          </w:p>
        </w:tc>
      </w:tr>
      <w:tr w:rsidR="00317D58" w:rsidRPr="00755E44" w:rsidTr="00C008D2">
        <w:trPr>
          <w:trHeight w:val="537"/>
        </w:trPr>
        <w:tc>
          <w:tcPr>
            <w:tcW w:w="843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16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:</w:t>
            </w:r>
          </w:p>
        </w:tc>
        <w:tc>
          <w:tcPr>
            <w:tcW w:w="3918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……………………………………………………………</w:t>
            </w:r>
          </w:p>
        </w:tc>
        <w:tc>
          <w:tcPr>
            <w:tcW w:w="734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5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:</w:t>
            </w:r>
          </w:p>
        </w:tc>
        <w:tc>
          <w:tcPr>
            <w:tcW w:w="4368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……………………………………………………………………..</w:t>
            </w:r>
          </w:p>
        </w:tc>
      </w:tr>
    </w:tbl>
    <w:p w:rsidR="00AC119B" w:rsidRDefault="00AC119B" w:rsidP="00C008D2">
      <w:pPr>
        <w:rPr>
          <w:rFonts w:ascii="TTKB DikTemel Abece" w:hAnsi="TTKB DikTemel Abece"/>
          <w:sz w:val="44"/>
          <w:szCs w:val="36"/>
        </w:rPr>
      </w:pPr>
    </w:p>
    <w:p w:rsidR="00317D58" w:rsidRPr="00755E44" w:rsidRDefault="00317D58" w:rsidP="00C008D2">
      <w:pPr>
        <w:rPr>
          <w:rFonts w:ascii="TTKB DikTemel Abece" w:hAnsi="TTKB DikTemel Abece"/>
          <w:color w:val="FF0000"/>
          <w:sz w:val="44"/>
          <w:szCs w:val="36"/>
        </w:rPr>
      </w:pPr>
      <w:r w:rsidRPr="00755E44">
        <w:rPr>
          <w:rFonts w:ascii="TTKB DikTemel Abece" w:hAnsi="TTKB DikTemel Abece"/>
          <w:color w:val="FF0000"/>
          <w:sz w:val="44"/>
          <w:szCs w:val="36"/>
        </w:rPr>
        <w:t>2.Aşağıda okunuşları verilen sayıları rakamlarla yazınız.</w:t>
      </w:r>
    </w:p>
    <w:tbl>
      <w:tblPr>
        <w:tblStyle w:val="TabloKlavuzu"/>
        <w:tblW w:w="0" w:type="auto"/>
        <w:tblInd w:w="503" w:type="dxa"/>
        <w:tblLook w:val="04A0"/>
      </w:tblPr>
      <w:tblGrid>
        <w:gridCol w:w="1625"/>
        <w:gridCol w:w="3516"/>
        <w:gridCol w:w="1522"/>
        <w:gridCol w:w="3516"/>
      </w:tblGrid>
      <w:tr w:rsidR="00317D58" w:rsidRPr="00755E44" w:rsidTr="001262A9">
        <w:trPr>
          <w:trHeight w:val="517"/>
        </w:trPr>
        <w:tc>
          <w:tcPr>
            <w:tcW w:w="3268" w:type="dxa"/>
          </w:tcPr>
          <w:p w:rsidR="00317D58" w:rsidRPr="00755E44" w:rsidRDefault="00477681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>
              <w:rPr>
                <w:rFonts w:ascii="TTKB DikTemel Abece" w:hAnsi="TTKB DikTemel Abece"/>
                <w:sz w:val="44"/>
                <w:szCs w:val="36"/>
              </w:rPr>
              <w:t>On iki</w:t>
            </w:r>
          </w:p>
        </w:tc>
        <w:tc>
          <w:tcPr>
            <w:tcW w:w="1761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…………………..</w:t>
            </w:r>
          </w:p>
        </w:tc>
        <w:tc>
          <w:tcPr>
            <w:tcW w:w="3507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On</w:t>
            </w:r>
            <w:r w:rsidR="00477681">
              <w:rPr>
                <w:rFonts w:ascii="TTKB DikTemel Abece" w:hAnsi="TTKB DikTemel Abece"/>
                <w:sz w:val="44"/>
                <w:szCs w:val="36"/>
              </w:rPr>
              <w:t xml:space="preserve"> sekiz</w:t>
            </w:r>
          </w:p>
        </w:tc>
        <w:tc>
          <w:tcPr>
            <w:tcW w:w="1521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…………………..</w:t>
            </w:r>
          </w:p>
        </w:tc>
      </w:tr>
      <w:tr w:rsidR="00317D58" w:rsidRPr="00755E44" w:rsidTr="001262A9">
        <w:trPr>
          <w:trHeight w:val="527"/>
        </w:trPr>
        <w:tc>
          <w:tcPr>
            <w:tcW w:w="3268" w:type="dxa"/>
          </w:tcPr>
          <w:p w:rsidR="00317D58" w:rsidRPr="00755E44" w:rsidRDefault="00C008D2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On</w:t>
            </w:r>
            <w:r w:rsidR="00477681">
              <w:rPr>
                <w:rFonts w:ascii="TTKB DikTemel Abece" w:hAnsi="TTKB DikTemel Abece"/>
                <w:sz w:val="44"/>
                <w:szCs w:val="36"/>
              </w:rPr>
              <w:t xml:space="preserve"> dokuz</w:t>
            </w:r>
          </w:p>
        </w:tc>
        <w:tc>
          <w:tcPr>
            <w:tcW w:w="1761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………………….</w:t>
            </w:r>
          </w:p>
        </w:tc>
        <w:tc>
          <w:tcPr>
            <w:tcW w:w="3507" w:type="dxa"/>
          </w:tcPr>
          <w:p w:rsidR="00317D58" w:rsidRPr="00755E44" w:rsidRDefault="00477681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>
              <w:rPr>
                <w:rFonts w:ascii="TTKB DikTemel Abece" w:hAnsi="TTKB DikTemel Abece"/>
                <w:sz w:val="44"/>
                <w:szCs w:val="36"/>
              </w:rPr>
              <w:t xml:space="preserve"> On</w:t>
            </w:r>
          </w:p>
        </w:tc>
        <w:tc>
          <w:tcPr>
            <w:tcW w:w="1521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…………………..</w:t>
            </w:r>
          </w:p>
        </w:tc>
      </w:tr>
    </w:tbl>
    <w:p w:rsidR="00AC119B" w:rsidRDefault="00AC119B" w:rsidP="00317D58">
      <w:pPr>
        <w:rPr>
          <w:rFonts w:ascii="TTKB DikTemel Abece" w:hAnsi="TTKB DikTemel Abece"/>
          <w:sz w:val="44"/>
          <w:szCs w:val="36"/>
        </w:rPr>
      </w:pPr>
    </w:p>
    <w:p w:rsidR="00317D58" w:rsidRPr="00755E44" w:rsidRDefault="00317D58" w:rsidP="00317D58">
      <w:pPr>
        <w:rPr>
          <w:rFonts w:ascii="TTKB DikTemel Abece" w:hAnsi="TTKB DikTemel Abece"/>
          <w:color w:val="FF0000"/>
          <w:sz w:val="44"/>
          <w:szCs w:val="36"/>
        </w:rPr>
      </w:pPr>
      <w:r w:rsidRPr="00755E44">
        <w:rPr>
          <w:rFonts w:ascii="TTKB DikTemel Abece" w:hAnsi="TTKB DikTemel Abece"/>
          <w:color w:val="FF0000"/>
          <w:sz w:val="44"/>
          <w:szCs w:val="36"/>
        </w:rPr>
        <w:t xml:space="preserve">3.Aşağıdaki sayıları </w:t>
      </w:r>
      <w:r w:rsidRPr="00755E44">
        <w:rPr>
          <w:rFonts w:ascii="TTKB DikTemel Abece" w:hAnsi="TTKB DikTemel Abece"/>
          <w:b/>
          <w:color w:val="FF0000"/>
          <w:sz w:val="44"/>
          <w:szCs w:val="36"/>
          <w:u w:val="single"/>
        </w:rPr>
        <w:t>onluk birliklerine</w:t>
      </w:r>
      <w:r w:rsidRPr="00755E44">
        <w:rPr>
          <w:rFonts w:ascii="TTKB DikTemel Abece" w:hAnsi="TTKB DikTemel Abece"/>
          <w:color w:val="FF0000"/>
          <w:sz w:val="44"/>
          <w:szCs w:val="36"/>
        </w:rPr>
        <w:t xml:space="preserve"> ayırınız.</w:t>
      </w:r>
    </w:p>
    <w:tbl>
      <w:tblPr>
        <w:tblStyle w:val="TabloKlavuzu"/>
        <w:tblW w:w="10147" w:type="dxa"/>
        <w:tblInd w:w="534" w:type="dxa"/>
        <w:tblLook w:val="04A0"/>
      </w:tblPr>
      <w:tblGrid>
        <w:gridCol w:w="536"/>
        <w:gridCol w:w="4538"/>
        <w:gridCol w:w="536"/>
        <w:gridCol w:w="4538"/>
      </w:tblGrid>
      <w:tr w:rsidR="00317D58" w:rsidRPr="00755E44" w:rsidTr="001262A9">
        <w:trPr>
          <w:trHeight w:val="595"/>
        </w:trPr>
        <w:tc>
          <w:tcPr>
            <w:tcW w:w="992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1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8:</w:t>
            </w:r>
          </w:p>
        </w:tc>
        <w:tc>
          <w:tcPr>
            <w:tcW w:w="3997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…………….onluk+…………………birlik</w:t>
            </w:r>
          </w:p>
        </w:tc>
        <w:tc>
          <w:tcPr>
            <w:tcW w:w="1010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20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:</w:t>
            </w:r>
          </w:p>
        </w:tc>
        <w:tc>
          <w:tcPr>
            <w:tcW w:w="4148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…………….onluk+…………………birlik</w:t>
            </w:r>
          </w:p>
        </w:tc>
      </w:tr>
      <w:tr w:rsidR="00317D58" w:rsidRPr="00755E44" w:rsidTr="001262A9">
        <w:trPr>
          <w:trHeight w:val="607"/>
        </w:trPr>
        <w:tc>
          <w:tcPr>
            <w:tcW w:w="992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1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2:</w:t>
            </w:r>
          </w:p>
        </w:tc>
        <w:tc>
          <w:tcPr>
            <w:tcW w:w="3997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…………….onluk+…………………birlik</w:t>
            </w:r>
          </w:p>
        </w:tc>
        <w:tc>
          <w:tcPr>
            <w:tcW w:w="1010" w:type="dxa"/>
          </w:tcPr>
          <w:p w:rsidR="00317D58" w:rsidRPr="00755E44" w:rsidRDefault="001262A9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0</w:t>
            </w:r>
            <w:r w:rsidR="00317D58" w:rsidRPr="00755E44">
              <w:rPr>
                <w:rFonts w:ascii="TTKB DikTemel Abece" w:hAnsi="TTKB DikTemel Abece"/>
                <w:sz w:val="44"/>
                <w:szCs w:val="36"/>
              </w:rPr>
              <w:t>3:</w:t>
            </w:r>
          </w:p>
        </w:tc>
        <w:tc>
          <w:tcPr>
            <w:tcW w:w="4148" w:type="dxa"/>
          </w:tcPr>
          <w:p w:rsidR="00317D58" w:rsidRPr="00755E44" w:rsidRDefault="00317D58" w:rsidP="00E26935">
            <w:pPr>
              <w:rPr>
                <w:rFonts w:ascii="TTKB DikTemel Abece" w:hAnsi="TTKB DikTemel Abece"/>
                <w:sz w:val="44"/>
                <w:szCs w:val="36"/>
              </w:rPr>
            </w:pPr>
            <w:r w:rsidRPr="00755E44">
              <w:rPr>
                <w:rFonts w:ascii="TTKB DikTemel Abece" w:hAnsi="TTKB DikTemel Abece"/>
                <w:sz w:val="44"/>
                <w:szCs w:val="36"/>
              </w:rPr>
              <w:t>…………….onluk+…………………birlik</w:t>
            </w:r>
          </w:p>
        </w:tc>
      </w:tr>
    </w:tbl>
    <w:p w:rsidR="00AC119B" w:rsidRDefault="00AC119B" w:rsidP="00C008D2">
      <w:pPr>
        <w:pStyle w:val="ListeParagraf"/>
        <w:spacing w:after="0"/>
        <w:rPr>
          <w:rFonts w:ascii="TTKB DikTemel Abece" w:hAnsi="TTKB DikTemel Abece"/>
          <w:sz w:val="44"/>
          <w:szCs w:val="36"/>
        </w:rPr>
      </w:pPr>
    </w:p>
    <w:p w:rsidR="00317D58" w:rsidRPr="00AC119B" w:rsidRDefault="00317D58" w:rsidP="00AC119B">
      <w:pPr>
        <w:spacing w:after="0"/>
        <w:rPr>
          <w:rFonts w:ascii="TTKB DikTemel Abece" w:hAnsi="TTKB DikTemel Abece"/>
          <w:color w:val="FF0000"/>
          <w:sz w:val="44"/>
          <w:szCs w:val="36"/>
        </w:rPr>
      </w:pPr>
      <w:r w:rsidRPr="00AC119B">
        <w:rPr>
          <w:rFonts w:ascii="TTKB DikTemel Abece" w:hAnsi="TTKB DikTemel Abece"/>
          <w:color w:val="FF0000"/>
          <w:sz w:val="44"/>
          <w:szCs w:val="36"/>
        </w:rPr>
        <w:t>4.Aşağıdaki toplama işlemlerini yapınız.</w:t>
      </w:r>
    </w:p>
    <w:p w:rsidR="00986E1A" w:rsidRPr="00755E44" w:rsidRDefault="00317D58" w:rsidP="00317D58">
      <w:pPr>
        <w:rPr>
          <w:rFonts w:ascii="TTKB DikTemel Abece" w:hAnsi="TTKB DikTemel Abece"/>
          <w:sz w:val="44"/>
          <w:szCs w:val="36"/>
        </w:rPr>
      </w:pPr>
      <w:r w:rsidRPr="00755E44">
        <w:rPr>
          <w:rFonts w:ascii="TTKB DikTemel Abece" w:hAnsi="TTKB DikTemel Abece"/>
          <w:noProof/>
          <w:sz w:val="44"/>
          <w:szCs w:val="36"/>
          <w:lang w:eastAsia="tr-TR"/>
        </w:rPr>
        <w:lastRenderedPageBreak/>
        <w:drawing>
          <wp:inline distT="0" distB="0" distL="0" distR="0">
            <wp:extent cx="5771866" cy="1146412"/>
            <wp:effectExtent l="19050" t="0" r="28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66" cy="114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19B" w:rsidRDefault="00AC119B" w:rsidP="00317D58">
      <w:pPr>
        <w:ind w:left="-11"/>
        <w:rPr>
          <w:rFonts w:ascii="TTKB DikTemel Abece" w:hAnsi="TTKB DikTemel Abece" w:cs="Kayra"/>
          <w:b/>
          <w:sz w:val="40"/>
          <w:szCs w:val="40"/>
        </w:rPr>
      </w:pPr>
    </w:p>
    <w:p w:rsidR="00317D58" w:rsidRPr="00755E44" w:rsidRDefault="00317D58" w:rsidP="00317D58">
      <w:pPr>
        <w:ind w:left="-11"/>
        <w:rPr>
          <w:rFonts w:ascii="TTKB DikTemel Abece" w:hAnsi="TTKB DikTemel Abece" w:cs="Kayra"/>
          <w:b/>
          <w:color w:val="FF0000"/>
          <w:sz w:val="32"/>
          <w:szCs w:val="32"/>
        </w:rPr>
      </w:pPr>
      <w:r w:rsidRPr="00755E44">
        <w:rPr>
          <w:rFonts w:ascii="TTKB DikTemel Abece" w:hAnsi="TTKB DikTemel Abece" w:cs="Kayra"/>
          <w:b/>
          <w:color w:val="FF0000"/>
          <w:sz w:val="40"/>
          <w:szCs w:val="40"/>
        </w:rPr>
        <w:t>5.Aşağıdaki beşer ritmik saymaları tamamlayalım.</w:t>
      </w:r>
    </w:p>
    <w:tbl>
      <w:tblPr>
        <w:tblStyle w:val="TabloKlavuzu"/>
        <w:tblW w:w="0" w:type="auto"/>
        <w:tblInd w:w="434" w:type="dxa"/>
        <w:tblLook w:val="04A0"/>
      </w:tblPr>
      <w:tblGrid>
        <w:gridCol w:w="1003"/>
        <w:gridCol w:w="1003"/>
        <w:gridCol w:w="1003"/>
        <w:gridCol w:w="1004"/>
        <w:gridCol w:w="1006"/>
        <w:gridCol w:w="1006"/>
        <w:gridCol w:w="1006"/>
        <w:gridCol w:w="1007"/>
        <w:gridCol w:w="1006"/>
        <w:gridCol w:w="1086"/>
      </w:tblGrid>
      <w:tr w:rsidR="00317D58" w:rsidRPr="00755E44" w:rsidTr="001262A9">
        <w:trPr>
          <w:trHeight w:val="172"/>
        </w:trPr>
        <w:tc>
          <w:tcPr>
            <w:tcW w:w="1003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1003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03" w:type="dxa"/>
          </w:tcPr>
          <w:p w:rsidR="00317D58" w:rsidRPr="00755E44" w:rsidRDefault="001262A9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04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0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0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0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07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0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86" w:type="dxa"/>
          </w:tcPr>
          <w:p w:rsidR="00317D58" w:rsidRPr="00755E44" w:rsidRDefault="00477681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50</w:t>
            </w:r>
          </w:p>
        </w:tc>
      </w:tr>
    </w:tbl>
    <w:p w:rsidR="00AC119B" w:rsidRDefault="00AC119B" w:rsidP="00317D58">
      <w:pPr>
        <w:ind w:left="-11"/>
        <w:rPr>
          <w:rFonts w:ascii="TTKB DikTemel Abece" w:hAnsi="TTKB DikTemel Abece" w:cs="Kayra"/>
          <w:b/>
          <w:sz w:val="40"/>
          <w:szCs w:val="40"/>
        </w:rPr>
      </w:pPr>
    </w:p>
    <w:p w:rsidR="00317D58" w:rsidRPr="00755E44" w:rsidRDefault="00317D58" w:rsidP="00317D58">
      <w:pPr>
        <w:ind w:left="-11"/>
        <w:rPr>
          <w:rFonts w:ascii="TTKB DikTemel Abece" w:hAnsi="TTKB DikTemel Abece" w:cs="Kayra"/>
          <w:b/>
          <w:color w:val="FF0000"/>
          <w:sz w:val="40"/>
          <w:szCs w:val="40"/>
        </w:rPr>
      </w:pPr>
      <w:r w:rsidRPr="00755E44">
        <w:rPr>
          <w:rFonts w:ascii="TTKB DikTemel Abece" w:hAnsi="TTKB DikTemel Abece" w:cs="Kayra"/>
          <w:b/>
          <w:color w:val="FF0000"/>
          <w:sz w:val="40"/>
          <w:szCs w:val="40"/>
        </w:rPr>
        <w:t>6.Aşağıdaki onar ritmik saymaları tamamlayalım.</w:t>
      </w:r>
    </w:p>
    <w:tbl>
      <w:tblPr>
        <w:tblStyle w:val="TabloKlavuzu"/>
        <w:tblW w:w="0" w:type="auto"/>
        <w:tblInd w:w="392" w:type="dxa"/>
        <w:tblLook w:val="04A0"/>
      </w:tblPr>
      <w:tblGrid>
        <w:gridCol w:w="659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131"/>
      </w:tblGrid>
      <w:tr w:rsidR="001262A9" w:rsidRPr="00755E44" w:rsidTr="001262A9">
        <w:trPr>
          <w:trHeight w:val="208"/>
        </w:trPr>
        <w:tc>
          <w:tcPr>
            <w:tcW w:w="659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5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</w:tcPr>
          <w:p w:rsidR="00317D58" w:rsidRPr="00755E44" w:rsidRDefault="001262A9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45" w:type="dxa"/>
          </w:tcPr>
          <w:p w:rsidR="00317D58" w:rsidRPr="00755E44" w:rsidRDefault="001262A9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 w:rsidRPr="00755E44"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4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317D58" w:rsidRPr="00755E44" w:rsidRDefault="00317D58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</w:tcPr>
          <w:p w:rsidR="00317D58" w:rsidRPr="00755E44" w:rsidRDefault="00477681" w:rsidP="00E26935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100</w:t>
            </w:r>
          </w:p>
        </w:tc>
      </w:tr>
    </w:tbl>
    <w:p w:rsidR="001262A9" w:rsidRDefault="001262A9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755E44" w:rsidRDefault="00755E44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  <w:r>
        <w:rPr>
          <w:rFonts w:ascii="TTKB DikTemel Abece" w:hAnsi="TTKB DikTemel Abece" w:cs="Kayra"/>
          <w:b/>
          <w:color w:val="FF0000"/>
          <w:sz w:val="40"/>
          <w:szCs w:val="40"/>
        </w:rPr>
        <w:t>7.Aşağıdaki ikişer</w:t>
      </w:r>
      <w:r w:rsidRPr="00755E44">
        <w:rPr>
          <w:rFonts w:ascii="TTKB DikTemel Abece" w:hAnsi="TTKB DikTemel Abece" w:cs="Kayra"/>
          <w:b/>
          <w:color w:val="FF0000"/>
          <w:sz w:val="40"/>
          <w:szCs w:val="40"/>
        </w:rPr>
        <w:t xml:space="preserve"> ritmik saymaları tamamlayalım.</w:t>
      </w:r>
    </w:p>
    <w:tbl>
      <w:tblPr>
        <w:tblStyle w:val="TabloKlavuzu"/>
        <w:tblW w:w="0" w:type="auto"/>
        <w:tblInd w:w="392" w:type="dxa"/>
        <w:tblLook w:val="04A0"/>
      </w:tblPr>
      <w:tblGrid>
        <w:gridCol w:w="659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131"/>
      </w:tblGrid>
      <w:tr w:rsidR="00755E44" w:rsidRPr="00755E44" w:rsidTr="00E43BF3">
        <w:trPr>
          <w:trHeight w:val="208"/>
        </w:trPr>
        <w:tc>
          <w:tcPr>
            <w:tcW w:w="659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  <w:r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  <w:t>20</w:t>
            </w:r>
          </w:p>
        </w:tc>
      </w:tr>
    </w:tbl>
    <w:p w:rsidR="00755E44" w:rsidRDefault="00755E44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755E44" w:rsidRDefault="00755E44" w:rsidP="00755E44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  <w:r>
        <w:rPr>
          <w:rFonts w:ascii="TTKB DikTemel Abece" w:hAnsi="TTKB DikTemel Abece" w:cs="Kayra"/>
          <w:b/>
          <w:color w:val="FF0000"/>
          <w:sz w:val="40"/>
          <w:szCs w:val="40"/>
        </w:rPr>
        <w:t>8.Aşağıdaki kutucuklardan 1., 5., 8</w:t>
      </w:r>
      <w:r w:rsidRPr="00755E44">
        <w:rPr>
          <w:rFonts w:ascii="TTKB DikTemel Abece" w:hAnsi="TTKB DikTemel Abece" w:cs="Kayra"/>
          <w:b/>
          <w:color w:val="FF0000"/>
          <w:sz w:val="40"/>
          <w:szCs w:val="40"/>
        </w:rPr>
        <w:t>.</w:t>
      </w:r>
      <w:r>
        <w:rPr>
          <w:rFonts w:ascii="TTKB DikTemel Abece" w:hAnsi="TTKB DikTemel Abece" w:cs="Kayra"/>
          <w:b/>
          <w:color w:val="FF0000"/>
          <w:sz w:val="40"/>
          <w:szCs w:val="40"/>
        </w:rPr>
        <w:t xml:space="preserve"> ve 9. sıradakileri X işareti ile işaretleyiniz. </w:t>
      </w:r>
    </w:p>
    <w:tbl>
      <w:tblPr>
        <w:tblStyle w:val="TabloKlavuzu"/>
        <w:tblW w:w="0" w:type="auto"/>
        <w:tblInd w:w="392" w:type="dxa"/>
        <w:tblLook w:val="04A0"/>
      </w:tblPr>
      <w:tblGrid>
        <w:gridCol w:w="659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131"/>
      </w:tblGrid>
      <w:tr w:rsidR="00755E44" w:rsidRPr="00755E44" w:rsidTr="00E43BF3">
        <w:trPr>
          <w:trHeight w:val="208"/>
        </w:trPr>
        <w:tc>
          <w:tcPr>
            <w:tcW w:w="659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  <w:tc>
          <w:tcPr>
            <w:tcW w:w="1131" w:type="dxa"/>
          </w:tcPr>
          <w:p w:rsidR="00755E44" w:rsidRPr="00755E44" w:rsidRDefault="00755E44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32"/>
                <w:szCs w:val="32"/>
              </w:rPr>
            </w:pPr>
          </w:p>
        </w:tc>
      </w:tr>
    </w:tbl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color w:val="FF0000"/>
          <w:sz w:val="44"/>
          <w:szCs w:val="36"/>
        </w:rPr>
      </w:pPr>
    </w:p>
    <w:p w:rsidR="00755E44" w:rsidRP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b/>
          <w:color w:val="FF0000"/>
          <w:sz w:val="44"/>
          <w:szCs w:val="36"/>
        </w:rPr>
      </w:pPr>
      <w:r w:rsidRPr="00AC119B">
        <w:rPr>
          <w:rFonts w:ascii="TTKB DikTemel Abece" w:hAnsi="TTKB DikTemel Abece"/>
          <w:b/>
          <w:color w:val="FF0000"/>
          <w:sz w:val="44"/>
          <w:szCs w:val="36"/>
        </w:rPr>
        <w:t>9</w:t>
      </w:r>
      <w:r w:rsidR="00755E44" w:rsidRPr="00AC119B">
        <w:rPr>
          <w:rFonts w:ascii="TTKB DikTemel Abece" w:hAnsi="TTKB DikTemel Abece"/>
          <w:b/>
          <w:color w:val="FF0000"/>
          <w:sz w:val="44"/>
          <w:szCs w:val="36"/>
        </w:rPr>
        <w:t>.Aşağıdaki  işlemlerini yapınız.</w:t>
      </w:r>
    </w:p>
    <w:p w:rsidR="00755E44" w:rsidRPr="00AC119B" w:rsidRDefault="00755E44" w:rsidP="001262A9">
      <w:pPr>
        <w:tabs>
          <w:tab w:val="left" w:pos="4515"/>
        </w:tabs>
        <w:spacing w:after="0"/>
        <w:rPr>
          <w:rFonts w:ascii="TTKB DikTemel Abece" w:hAnsi="TTKB DikTemel Abece"/>
          <w:color w:val="FF0000"/>
          <w:sz w:val="72"/>
          <w:szCs w:val="36"/>
        </w:rPr>
      </w:pPr>
      <w:r w:rsidRPr="00AC119B">
        <w:rPr>
          <w:rFonts w:ascii="TTKB DikTemel Abece" w:hAnsi="TTKB DikTemel Abece"/>
          <w:color w:val="FF0000"/>
          <w:sz w:val="96"/>
          <w:szCs w:val="36"/>
        </w:rPr>
        <w:t>17</w:t>
      </w:r>
      <w:r w:rsidR="00AC119B" w:rsidRPr="00AC119B">
        <w:rPr>
          <w:rFonts w:ascii="TTKB DikTemel Abece" w:hAnsi="TTKB DikTemel Abece"/>
          <w:color w:val="FF0000"/>
          <w:sz w:val="96"/>
          <w:szCs w:val="36"/>
        </w:rPr>
        <w:t>18</w:t>
      </w:r>
      <w:r w:rsidR="00AC119B">
        <w:rPr>
          <w:rFonts w:ascii="TTKB DikTemel Abece" w:hAnsi="TTKB DikTemel Abece"/>
          <w:color w:val="FF0000"/>
          <w:sz w:val="96"/>
          <w:szCs w:val="36"/>
        </w:rPr>
        <w:t xml:space="preserve">  15  14   13   12  </w:t>
      </w:r>
    </w:p>
    <w:p w:rsidR="00755E44" w:rsidRP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44"/>
          <w:szCs w:val="36"/>
        </w:rPr>
      </w:pP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 w:rsidR="00755E44" w:rsidRPr="00AC119B">
        <w:rPr>
          <w:rFonts w:ascii="TTKB DikTemel Abece" w:hAnsi="TTKB DikTemel Abece"/>
          <w:color w:val="FF0000"/>
          <w:sz w:val="96"/>
          <w:szCs w:val="36"/>
          <w:u w:val="single"/>
        </w:rPr>
        <w:t>5</w:t>
      </w: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>
        <w:rPr>
          <w:rFonts w:ascii="TTKB DikTemel Abece" w:hAnsi="TTKB DikTemel Abece"/>
          <w:color w:val="FF0000"/>
          <w:sz w:val="96"/>
          <w:szCs w:val="36"/>
          <w:u w:val="single"/>
        </w:rPr>
        <w:t>9</w:t>
      </w: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>
        <w:rPr>
          <w:rFonts w:ascii="TTKB DikTemel Abece" w:hAnsi="TTKB DikTemel Abece"/>
          <w:color w:val="FF0000"/>
          <w:sz w:val="96"/>
          <w:szCs w:val="36"/>
          <w:u w:val="single"/>
        </w:rPr>
        <w:t>6</w:t>
      </w: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>
        <w:rPr>
          <w:rFonts w:ascii="TTKB DikTemel Abece" w:hAnsi="TTKB DikTemel Abece"/>
          <w:color w:val="FF0000"/>
          <w:sz w:val="96"/>
          <w:szCs w:val="36"/>
          <w:u w:val="single"/>
        </w:rPr>
        <w:t>7</w:t>
      </w: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>
        <w:rPr>
          <w:rFonts w:ascii="TTKB DikTemel Abece" w:hAnsi="TTKB DikTemel Abece"/>
          <w:color w:val="FF0000"/>
          <w:sz w:val="96"/>
          <w:szCs w:val="36"/>
          <w:u w:val="single"/>
        </w:rPr>
        <w:t>2</w:t>
      </w:r>
      <w:r>
        <w:rPr>
          <w:rFonts w:ascii="TTKB DikTemel Abece" w:hAnsi="TTKB DikTemel Abece"/>
          <w:color w:val="FF0000"/>
          <w:sz w:val="72"/>
          <w:szCs w:val="36"/>
          <w:u w:val="single"/>
        </w:rPr>
        <w:t>-</w:t>
      </w:r>
      <w:r w:rsidR="00834AB6">
        <w:rPr>
          <w:rFonts w:ascii="TTKB DikTemel Abece" w:hAnsi="TTKB DikTemel Abece"/>
          <w:color w:val="FF0000"/>
          <w:sz w:val="96"/>
          <w:szCs w:val="36"/>
          <w:u w:val="single"/>
        </w:rPr>
        <w:t>4</w:t>
      </w:r>
    </w:p>
    <w:p w:rsidR="00755E44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  <w:r>
        <w:rPr>
          <w:rFonts w:ascii="TTKB DikTemel Abece" w:hAnsi="TTKB DikTemel Abece"/>
          <w:sz w:val="28"/>
          <w:szCs w:val="36"/>
        </w:rPr>
        <w:t xml:space="preserve">    ………………….            ………………….     ………………….            ………………….           ………………….          ………………….</w:t>
      </w:r>
    </w:p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b/>
          <w:color w:val="FF0000"/>
          <w:sz w:val="44"/>
          <w:szCs w:val="36"/>
        </w:rPr>
      </w:pPr>
      <w:r>
        <w:rPr>
          <w:rFonts w:ascii="TTKB DikTemel Abece" w:hAnsi="TTKB DikTemel Abece"/>
          <w:b/>
          <w:color w:val="FF0000"/>
          <w:sz w:val="44"/>
          <w:szCs w:val="36"/>
        </w:rPr>
        <w:t xml:space="preserve">10. 10’dan </w:t>
      </w:r>
      <w:r w:rsidRPr="00AC119B">
        <w:rPr>
          <w:rFonts w:ascii="TTKB DikTemel Abece" w:hAnsi="TTKB DikTemel Abece"/>
          <w:b/>
          <w:color w:val="FF0000"/>
          <w:sz w:val="44"/>
          <w:szCs w:val="36"/>
          <w:u w:val="single"/>
        </w:rPr>
        <w:t>küçük</w:t>
      </w:r>
      <w:r>
        <w:rPr>
          <w:rFonts w:ascii="TTKB DikTemel Abece" w:hAnsi="TTKB DikTemel Abece"/>
          <w:b/>
          <w:color w:val="FF0000"/>
          <w:sz w:val="44"/>
          <w:szCs w:val="36"/>
        </w:rPr>
        <w:t xml:space="preserve"> sayıların kutusunu boyayınız.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659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131"/>
      </w:tblGrid>
      <w:tr w:rsidR="00AC119B" w:rsidRPr="00755E44" w:rsidTr="00E43BF3">
        <w:trPr>
          <w:trHeight w:val="208"/>
        </w:trPr>
        <w:tc>
          <w:tcPr>
            <w:tcW w:w="659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5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40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40"/>
              </w:rPr>
              <w:t>12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4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9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15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20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17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6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</w:t>
            </w:r>
          </w:p>
        </w:tc>
        <w:tc>
          <w:tcPr>
            <w:tcW w:w="1131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19</w:t>
            </w:r>
          </w:p>
        </w:tc>
      </w:tr>
    </w:tbl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AC119B" w:rsidRDefault="00834AB6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  <w:r>
        <w:rPr>
          <w:rFonts w:ascii="TTKB DikTemel Abece" w:hAnsi="TTKB DikTemel Abece"/>
          <w:b/>
          <w:color w:val="FF0000"/>
          <w:sz w:val="44"/>
          <w:szCs w:val="36"/>
        </w:rPr>
        <w:t>11</w:t>
      </w:r>
      <w:r w:rsidR="00AC119B">
        <w:rPr>
          <w:rFonts w:ascii="TTKB DikTemel Abece" w:hAnsi="TTKB DikTemel Abece"/>
          <w:b/>
          <w:color w:val="FF0000"/>
          <w:sz w:val="44"/>
          <w:szCs w:val="36"/>
        </w:rPr>
        <w:t xml:space="preserve">. 10’dan </w:t>
      </w:r>
      <w:r w:rsidR="00AC119B" w:rsidRPr="00AC119B">
        <w:rPr>
          <w:rFonts w:ascii="TTKB DikTemel Abece" w:hAnsi="TTKB DikTemel Abece"/>
          <w:b/>
          <w:color w:val="FF0000"/>
          <w:sz w:val="44"/>
          <w:szCs w:val="36"/>
          <w:u w:val="single"/>
        </w:rPr>
        <w:t>büyük</w:t>
      </w:r>
      <w:r w:rsidR="00AC119B">
        <w:rPr>
          <w:rFonts w:ascii="TTKB DikTemel Abece" w:hAnsi="TTKB DikTemel Abece"/>
          <w:b/>
          <w:color w:val="FF0000"/>
          <w:sz w:val="44"/>
          <w:szCs w:val="36"/>
        </w:rPr>
        <w:t xml:space="preserve"> sayıların kutusunu boyayınız.</w:t>
      </w:r>
    </w:p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59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131"/>
      </w:tblGrid>
      <w:tr w:rsidR="00AC119B" w:rsidRPr="00755E44" w:rsidTr="00E43BF3">
        <w:trPr>
          <w:trHeight w:val="208"/>
        </w:trPr>
        <w:tc>
          <w:tcPr>
            <w:tcW w:w="659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5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40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40"/>
              </w:rPr>
              <w:t>12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4</w:t>
            </w:r>
          </w:p>
        </w:tc>
        <w:tc>
          <w:tcPr>
            <w:tcW w:w="1045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9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15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20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17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6</w:t>
            </w:r>
          </w:p>
        </w:tc>
        <w:tc>
          <w:tcPr>
            <w:tcW w:w="1046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</w:t>
            </w:r>
          </w:p>
        </w:tc>
        <w:tc>
          <w:tcPr>
            <w:tcW w:w="1131" w:type="dxa"/>
          </w:tcPr>
          <w:p w:rsidR="00AC119B" w:rsidRPr="00AC119B" w:rsidRDefault="00AC119B" w:rsidP="00E43BF3">
            <w:pPr>
              <w:pStyle w:val="ListeParagraf"/>
              <w:ind w:left="0"/>
              <w:jc w:val="center"/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</w:pPr>
            <w:r w:rsidRPr="00AC119B">
              <w:rPr>
                <w:rFonts w:ascii="TTKB DikTemel Abece" w:hAnsi="TTKB DikTemel Abece" w:cs="Kayra"/>
                <w:b/>
                <w:color w:val="000000"/>
                <w:sz w:val="52"/>
                <w:szCs w:val="32"/>
              </w:rPr>
              <w:t>19</w:t>
            </w:r>
          </w:p>
        </w:tc>
      </w:tr>
    </w:tbl>
    <w:p w:rsidR="00AC119B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AC119B" w:rsidRDefault="00320164" w:rsidP="001262A9">
      <w:pPr>
        <w:tabs>
          <w:tab w:val="left" w:pos="4515"/>
        </w:tabs>
        <w:spacing w:after="0"/>
      </w:pPr>
      <w:hyperlink r:id="rId8" w:history="1">
        <w:r w:rsidR="008F3AFE">
          <w:rPr>
            <w:rStyle w:val="Kpr"/>
            <w:rFonts w:ascii="TTKB DikTemel Abece" w:hAnsi="TTKB DikTemel Abece"/>
            <w:sz w:val="28"/>
            <w:szCs w:val="36"/>
          </w:rPr>
          <w:t>www.slaytyerim.com</w:t>
        </w:r>
      </w:hyperlink>
      <w:bookmarkStart w:id="0" w:name="_GoBack"/>
      <w:bookmarkEnd w:id="0"/>
    </w:p>
    <w:p w:rsidR="00F457C4" w:rsidRDefault="00F457C4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AC119B" w:rsidRPr="00755E44" w:rsidRDefault="00AC119B" w:rsidP="001262A9">
      <w:pPr>
        <w:tabs>
          <w:tab w:val="left" w:pos="4515"/>
        </w:tabs>
        <w:spacing w:after="0"/>
        <w:rPr>
          <w:rFonts w:ascii="TTKB DikTemel Abece" w:hAnsi="TTKB DikTemel Abece"/>
          <w:sz w:val="28"/>
          <w:szCs w:val="36"/>
        </w:rPr>
      </w:pPr>
    </w:p>
    <w:p w:rsidR="00986E1A" w:rsidRPr="00755E44" w:rsidRDefault="001262A9" w:rsidP="00A978A5">
      <w:pPr>
        <w:tabs>
          <w:tab w:val="left" w:pos="4515"/>
        </w:tabs>
        <w:rPr>
          <w:rFonts w:ascii="TTKB DikTemel Abece" w:hAnsi="TTKB DikTemel Abece"/>
          <w:sz w:val="28"/>
          <w:szCs w:val="36"/>
        </w:rPr>
      </w:pPr>
      <w:r w:rsidRPr="00755E44">
        <w:rPr>
          <w:rFonts w:ascii="TTKB DikTemel Abece" w:hAnsi="TTKB DikTemel Abece"/>
          <w:noProof/>
          <w:sz w:val="28"/>
          <w:szCs w:val="36"/>
          <w:lang w:eastAsia="tr-TR"/>
        </w:rPr>
        <w:drawing>
          <wp:inline distT="0" distB="0" distL="0" distR="0">
            <wp:extent cx="6653284" cy="1098645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272" cy="110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6E1A" w:rsidRPr="00755E44" w:rsidSect="00755E44">
      <w:headerReference w:type="default" r:id="rId10"/>
      <w:footerReference w:type="default" r:id="rId11"/>
      <w:pgSz w:w="11906" w:h="16838"/>
      <w:pgMar w:top="720" w:right="720" w:bottom="142" w:left="720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3C5" w:rsidRDefault="002313C5" w:rsidP="00AF138E">
      <w:pPr>
        <w:spacing w:after="0" w:line="240" w:lineRule="auto"/>
      </w:pPr>
      <w:r>
        <w:separator/>
      </w:r>
    </w:p>
  </w:endnote>
  <w:endnote w:type="continuationSeparator" w:id="1">
    <w:p w:rsidR="002313C5" w:rsidRDefault="002313C5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ent Orange">
    <w:altName w:val="Microsoft Himalaya"/>
    <w:charset w:val="00"/>
    <w:family w:val="auto"/>
    <w:pitch w:val="variable"/>
    <w:sig w:usb0="00000003" w:usb1="00000000" w:usb2="0000004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A1A" w:rsidRPr="00755A1A" w:rsidRDefault="00755A1A" w:rsidP="00755A1A">
    <w:pPr>
      <w:pStyle w:val="Altbilgi"/>
      <w:jc w:val="center"/>
      <w:rPr>
        <w:rFonts w:ascii="Agent Orange" w:hAnsi="Agent Orange" w:cs="Agent Orang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3C5" w:rsidRDefault="002313C5" w:rsidP="00AF138E">
      <w:pPr>
        <w:spacing w:after="0" w:line="240" w:lineRule="auto"/>
      </w:pPr>
      <w:r>
        <w:separator/>
      </w:r>
    </w:p>
  </w:footnote>
  <w:footnote w:type="continuationSeparator" w:id="1">
    <w:p w:rsidR="002313C5" w:rsidRDefault="002313C5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0E0" w:rsidRPr="00755E44" w:rsidRDefault="00A978A5" w:rsidP="00290121">
    <w:pPr>
      <w:tabs>
        <w:tab w:val="left" w:pos="4515"/>
      </w:tabs>
      <w:rPr>
        <w:rFonts w:ascii="TTKB DikTemel Abece" w:hAnsi="TTKB DikTemel Abece"/>
        <w:b/>
        <w:sz w:val="28"/>
        <w:szCs w:val="36"/>
      </w:rPr>
    </w:pPr>
    <w:r w:rsidRPr="00755E44">
      <w:rPr>
        <w:rFonts w:ascii="TTKB DikTemel Abece" w:hAnsi="TTKB DikTemel Abece"/>
        <w:b/>
        <w:color w:val="FF0000"/>
        <w:sz w:val="28"/>
        <w:szCs w:val="36"/>
      </w:rPr>
      <w:t>ADI- SOYADI:</w:t>
    </w:r>
    <w:r w:rsidR="00C008D2" w:rsidRPr="00755E44">
      <w:rPr>
        <w:rFonts w:ascii="TTKB DikTemel Abece" w:hAnsi="TTKB DikTemel Abece"/>
        <w:b/>
        <w:color w:val="FF0000"/>
        <w:sz w:val="28"/>
        <w:szCs w:val="36"/>
      </w:rPr>
      <w:t>…………………………</w:t>
    </w:r>
    <w:r w:rsidR="00755E44">
      <w:rPr>
        <w:rFonts w:ascii="TTKB DikTemel Abece" w:hAnsi="TTKB DikTemel Abece"/>
        <w:b/>
        <w:color w:val="FF0000"/>
        <w:sz w:val="28"/>
        <w:szCs w:val="36"/>
      </w:rPr>
      <w:t>…</w:t>
    </w:r>
    <w:r w:rsidR="00755E44">
      <w:rPr>
        <w:rFonts w:ascii="TTKB DikTemel Abece" w:hAnsi="TTKB DikTemel Abece"/>
        <w:b/>
        <w:sz w:val="28"/>
        <w:szCs w:val="36"/>
      </w:rPr>
      <w:t>……………………………………………………………………………………………..</w:t>
    </w:r>
  </w:p>
  <w:p w:rsidR="00A910DE" w:rsidRPr="00755E44" w:rsidRDefault="008B0627" w:rsidP="00290121">
    <w:pPr>
      <w:tabs>
        <w:tab w:val="left" w:pos="4515"/>
      </w:tabs>
      <w:rPr>
        <w:rFonts w:ascii="TTKB DikTemel Abece" w:hAnsi="TTKB DikTemel Abece"/>
        <w:b/>
        <w:sz w:val="28"/>
        <w:szCs w:val="36"/>
      </w:rPr>
    </w:pPr>
    <w:r w:rsidRPr="00755E44">
      <w:rPr>
        <w:rFonts w:ascii="TTKB DikTemel Abece" w:hAnsi="TTKB DikTemel Abece"/>
        <w:b/>
        <w:color w:val="00B0F0"/>
        <w:sz w:val="32"/>
        <w:szCs w:val="32"/>
      </w:rPr>
      <w:t>1</w:t>
    </w:r>
    <w:r w:rsidR="00755E44">
      <w:rPr>
        <w:rFonts w:ascii="TTKB DikTemel Abece" w:hAnsi="TTKB DikTemel Abece"/>
        <w:color w:val="00B0F0"/>
        <w:sz w:val="32"/>
        <w:szCs w:val="32"/>
      </w:rPr>
      <w:t>/A</w:t>
    </w:r>
    <w:r w:rsidR="001B4169" w:rsidRPr="00755E44">
      <w:rPr>
        <w:rFonts w:ascii="TTKB DikTemel Abece" w:hAnsi="TTKB DikTemel Abece"/>
        <w:color w:val="00B0F0"/>
        <w:sz w:val="32"/>
        <w:szCs w:val="32"/>
      </w:rPr>
      <w:t>SINIFI</w:t>
    </w:r>
    <w:r w:rsidR="00986E1A" w:rsidRPr="00755E44">
      <w:rPr>
        <w:rFonts w:ascii="TTKB DikTemel Abece" w:hAnsi="TTKB DikTemel Abece"/>
        <w:color w:val="00B0F0"/>
        <w:sz w:val="32"/>
        <w:szCs w:val="32"/>
      </w:rPr>
      <w:t xml:space="preserve"> 1.DÖNEM MATEMATİK GENEL DEĞERLENDİRME</w:t>
    </w:r>
    <w:r w:rsidR="00C008D2" w:rsidRPr="00755E44">
      <w:rPr>
        <w:rFonts w:ascii="TTKB DikTemel Abece" w:hAnsi="TTKB DikTemel Abece"/>
        <w:color w:val="00B0F0"/>
        <w:sz w:val="32"/>
        <w:szCs w:val="32"/>
      </w:rPr>
      <w:t xml:space="preserve"> ETKİNLİĞİ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64BA"/>
    <w:multiLevelType w:val="hybridMultilevel"/>
    <w:tmpl w:val="9D766684"/>
    <w:lvl w:ilvl="0" w:tplc="85AEC5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125919EF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234C7"/>
    <w:multiLevelType w:val="hybridMultilevel"/>
    <w:tmpl w:val="679C3378"/>
    <w:lvl w:ilvl="0" w:tplc="80C8F41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B1F1F"/>
    <w:multiLevelType w:val="hybridMultilevel"/>
    <w:tmpl w:val="C7B64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171A6"/>
    <w:multiLevelType w:val="hybridMultilevel"/>
    <w:tmpl w:val="8ADC9E8A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A910DE"/>
    <w:rsid w:val="0001393B"/>
    <w:rsid w:val="00023DB4"/>
    <w:rsid w:val="0003014B"/>
    <w:rsid w:val="000546DF"/>
    <w:rsid w:val="00072C4E"/>
    <w:rsid w:val="000A742C"/>
    <w:rsid w:val="000B1199"/>
    <w:rsid w:val="000F207B"/>
    <w:rsid w:val="000F6E02"/>
    <w:rsid w:val="00115649"/>
    <w:rsid w:val="00121EE2"/>
    <w:rsid w:val="00123094"/>
    <w:rsid w:val="001262A9"/>
    <w:rsid w:val="00144CB3"/>
    <w:rsid w:val="00170688"/>
    <w:rsid w:val="001770C2"/>
    <w:rsid w:val="001773AA"/>
    <w:rsid w:val="001A7FD5"/>
    <w:rsid w:val="001B4169"/>
    <w:rsid w:val="001E3A5B"/>
    <w:rsid w:val="001E459C"/>
    <w:rsid w:val="001E79C9"/>
    <w:rsid w:val="001F5A93"/>
    <w:rsid w:val="002033F2"/>
    <w:rsid w:val="00206983"/>
    <w:rsid w:val="0022499A"/>
    <w:rsid w:val="00226D31"/>
    <w:rsid w:val="002313C5"/>
    <w:rsid w:val="00257DC1"/>
    <w:rsid w:val="00290121"/>
    <w:rsid w:val="002A00D6"/>
    <w:rsid w:val="002A3A7A"/>
    <w:rsid w:val="002C0CBB"/>
    <w:rsid w:val="002D0A5F"/>
    <w:rsid w:val="002D5F9B"/>
    <w:rsid w:val="002F2943"/>
    <w:rsid w:val="003042CB"/>
    <w:rsid w:val="0030788A"/>
    <w:rsid w:val="0031484D"/>
    <w:rsid w:val="00317D58"/>
    <w:rsid w:val="00320164"/>
    <w:rsid w:val="00320A96"/>
    <w:rsid w:val="0033087A"/>
    <w:rsid w:val="003721D6"/>
    <w:rsid w:val="00394A6D"/>
    <w:rsid w:val="003F1073"/>
    <w:rsid w:val="003F2762"/>
    <w:rsid w:val="003F7782"/>
    <w:rsid w:val="00413484"/>
    <w:rsid w:val="00477681"/>
    <w:rsid w:val="00496FA4"/>
    <w:rsid w:val="004A7DEA"/>
    <w:rsid w:val="004C7E87"/>
    <w:rsid w:val="00504CE6"/>
    <w:rsid w:val="00524E80"/>
    <w:rsid w:val="00586AEC"/>
    <w:rsid w:val="00587F1F"/>
    <w:rsid w:val="00591370"/>
    <w:rsid w:val="005A2421"/>
    <w:rsid w:val="005D46D3"/>
    <w:rsid w:val="005E625C"/>
    <w:rsid w:val="0062660D"/>
    <w:rsid w:val="00634F32"/>
    <w:rsid w:val="00651884"/>
    <w:rsid w:val="00680313"/>
    <w:rsid w:val="0068737D"/>
    <w:rsid w:val="007013B3"/>
    <w:rsid w:val="007147A3"/>
    <w:rsid w:val="00755A1A"/>
    <w:rsid w:val="00755E44"/>
    <w:rsid w:val="007A24CE"/>
    <w:rsid w:val="007D2739"/>
    <w:rsid w:val="007E0A7C"/>
    <w:rsid w:val="007F52DB"/>
    <w:rsid w:val="007F64BA"/>
    <w:rsid w:val="00834AB6"/>
    <w:rsid w:val="00837FBA"/>
    <w:rsid w:val="00855E4F"/>
    <w:rsid w:val="00860D4C"/>
    <w:rsid w:val="00866800"/>
    <w:rsid w:val="0087756C"/>
    <w:rsid w:val="008A09C6"/>
    <w:rsid w:val="008B0627"/>
    <w:rsid w:val="008E294D"/>
    <w:rsid w:val="008F3AFE"/>
    <w:rsid w:val="00913FB0"/>
    <w:rsid w:val="009140E0"/>
    <w:rsid w:val="0094025A"/>
    <w:rsid w:val="009478B1"/>
    <w:rsid w:val="00970D9A"/>
    <w:rsid w:val="00986E1A"/>
    <w:rsid w:val="009D28E6"/>
    <w:rsid w:val="009F1F66"/>
    <w:rsid w:val="009F212B"/>
    <w:rsid w:val="009F6705"/>
    <w:rsid w:val="00A269D8"/>
    <w:rsid w:val="00A3639D"/>
    <w:rsid w:val="00A505B6"/>
    <w:rsid w:val="00A64D72"/>
    <w:rsid w:val="00A76DDC"/>
    <w:rsid w:val="00A910DE"/>
    <w:rsid w:val="00A978A5"/>
    <w:rsid w:val="00AA5239"/>
    <w:rsid w:val="00AC119B"/>
    <w:rsid w:val="00AD1B1C"/>
    <w:rsid w:val="00AF138E"/>
    <w:rsid w:val="00AF692A"/>
    <w:rsid w:val="00B33495"/>
    <w:rsid w:val="00B8211C"/>
    <w:rsid w:val="00BB183E"/>
    <w:rsid w:val="00BD3CBF"/>
    <w:rsid w:val="00BF53AF"/>
    <w:rsid w:val="00C008D2"/>
    <w:rsid w:val="00C01D39"/>
    <w:rsid w:val="00C0352A"/>
    <w:rsid w:val="00C16286"/>
    <w:rsid w:val="00C42DE3"/>
    <w:rsid w:val="00C43B1A"/>
    <w:rsid w:val="00C573D8"/>
    <w:rsid w:val="00C74285"/>
    <w:rsid w:val="00C742CD"/>
    <w:rsid w:val="00C94A0B"/>
    <w:rsid w:val="00CB53ED"/>
    <w:rsid w:val="00CC24CF"/>
    <w:rsid w:val="00CC2B1C"/>
    <w:rsid w:val="00CC3A90"/>
    <w:rsid w:val="00CE31D7"/>
    <w:rsid w:val="00D4633B"/>
    <w:rsid w:val="00DD5E90"/>
    <w:rsid w:val="00DF70FD"/>
    <w:rsid w:val="00E27CCD"/>
    <w:rsid w:val="00EC7506"/>
    <w:rsid w:val="00ED7DC5"/>
    <w:rsid w:val="00F10ACF"/>
    <w:rsid w:val="00F2618C"/>
    <w:rsid w:val="00F27CEA"/>
    <w:rsid w:val="00F36768"/>
    <w:rsid w:val="00F457C4"/>
    <w:rsid w:val="00F46080"/>
    <w:rsid w:val="00FA2CCF"/>
    <w:rsid w:val="00FE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86E1A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986E1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141</TotalTime>
  <Pages>3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User</cp:lastModifiedBy>
  <cp:revision>25</cp:revision>
  <cp:lastPrinted>2018-11-01T20:07:00Z</cp:lastPrinted>
  <dcterms:created xsi:type="dcterms:W3CDTF">2018-11-01T16:38:00Z</dcterms:created>
  <dcterms:modified xsi:type="dcterms:W3CDTF">2021-12-30T19:35:00Z</dcterms:modified>
</cp:coreProperties>
</file>